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C259C" w14:textId="21834443" w:rsidR="00BC59B3" w:rsidRDefault="00BC59B3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 w:rsidR="008E6900">
        <w:rPr>
          <w:b/>
          <w:bCs/>
          <w:sz w:val="28"/>
        </w:rPr>
        <w:t xml:space="preserve"> </w:t>
      </w:r>
      <w:r>
        <w:rPr>
          <w:b/>
          <w:bCs/>
          <w:sz w:val="28"/>
        </w:rPr>
        <w:t>Svardokumenter</w:t>
      </w:r>
    </w:p>
    <w:p w14:paraId="569BBBD8" w14:textId="4853CA00" w:rsidR="00BC59B3" w:rsidRDefault="00BC59B3">
      <w:pPr>
        <w:rPr>
          <w:b/>
          <w:bCs/>
          <w:sz w:val="28"/>
        </w:rPr>
      </w:pPr>
      <w:r>
        <w:rPr>
          <w:b/>
          <w:bCs/>
          <w:sz w:val="28"/>
        </w:rPr>
        <w:t>E5</w:t>
      </w:r>
      <w:r w:rsidR="008E6900">
        <w:rPr>
          <w:b/>
          <w:bCs/>
          <w:sz w:val="28"/>
        </w:rPr>
        <w:t xml:space="preserve"> </w:t>
      </w:r>
      <w:r>
        <w:rPr>
          <w:b/>
          <w:bCs/>
          <w:sz w:val="28"/>
        </w:rPr>
        <w:t>Tilbudsskjema</w:t>
      </w:r>
    </w:p>
    <w:p w14:paraId="2F823612" w14:textId="77777777" w:rsidR="00BC59B3" w:rsidRDefault="00BC59B3"/>
    <w:tbl>
      <w:tblPr>
        <w:tblW w:w="0" w:type="auto"/>
        <w:tblLook w:val="0000" w:firstRow="0" w:lastRow="0" w:firstColumn="0" w:lastColumn="0" w:noHBand="0" w:noVBand="0"/>
      </w:tblPr>
      <w:tblGrid>
        <w:gridCol w:w="5607"/>
        <w:gridCol w:w="713"/>
        <w:gridCol w:w="2467"/>
      </w:tblGrid>
      <w:tr w:rsidR="00BC59B3" w14:paraId="116B02CB" w14:textId="77777777" w:rsidTr="00B2273C">
        <w:trPr>
          <w:cantSplit/>
        </w:trPr>
        <w:tc>
          <w:tcPr>
            <w:tcW w:w="5607" w:type="dxa"/>
          </w:tcPr>
          <w:p w14:paraId="27F5F4F6" w14:textId="77777777" w:rsidR="00BC59B3" w:rsidRPr="007743D1" w:rsidRDefault="00BC59B3">
            <w:pPr>
              <w:rPr>
                <w:lang w:val="nn-NO"/>
              </w:rPr>
            </w:pPr>
          </w:p>
          <w:p w14:paraId="21C34AB9" w14:textId="77777777" w:rsidR="00BC59B3" w:rsidRDefault="00BC59B3" w:rsidP="00B34EAA">
            <w:r w:rsidRPr="007743D1">
              <w:rPr>
                <w:lang w:val="nn-NO"/>
              </w:rPr>
              <w:t>Sum i henhold til kap</w:t>
            </w:r>
            <w:r w:rsidR="00B34EAA">
              <w:rPr>
                <w:lang w:val="nn-NO"/>
              </w:rPr>
              <w:t>ittel</w:t>
            </w:r>
            <w:r w:rsidRPr="007743D1">
              <w:rPr>
                <w:lang w:val="nn-NO"/>
              </w:rPr>
              <w:t xml:space="preserve"> </w:t>
            </w:r>
            <w:r>
              <w:t>E3</w:t>
            </w:r>
          </w:p>
        </w:tc>
        <w:tc>
          <w:tcPr>
            <w:tcW w:w="713" w:type="dxa"/>
            <w:vAlign w:val="bottom"/>
          </w:tcPr>
          <w:p w14:paraId="5C166E60" w14:textId="77777777" w:rsidR="00BC59B3" w:rsidRDefault="00BC59B3">
            <w:pPr>
              <w:jc w:val="right"/>
            </w:pPr>
          </w:p>
          <w:p w14:paraId="63954A8A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71597F06" w14:textId="77777777" w:rsidR="00BC59B3" w:rsidRDefault="00BC59B3">
            <w:pPr>
              <w:jc w:val="right"/>
            </w:pPr>
          </w:p>
        </w:tc>
      </w:tr>
      <w:tr w:rsidR="00BC59B3" w14:paraId="4814C821" w14:textId="77777777" w:rsidTr="00B2273C">
        <w:trPr>
          <w:cantSplit/>
        </w:trPr>
        <w:tc>
          <w:tcPr>
            <w:tcW w:w="5607" w:type="dxa"/>
          </w:tcPr>
          <w:p w14:paraId="5156D1BA" w14:textId="77777777" w:rsidR="00BC59B3" w:rsidRDefault="00BC59B3"/>
          <w:p w14:paraId="0AB8BE51" w14:textId="77777777" w:rsidR="00BC59B3" w:rsidRDefault="00BC59B3" w:rsidP="00B34EAA">
            <w:r>
              <w:t>Sum mannskap og maskiner i henhold til kap</w:t>
            </w:r>
            <w:r w:rsidR="00B34EAA">
              <w:t>ittel</w:t>
            </w:r>
            <w:r>
              <w:t xml:space="preserve"> E4</w:t>
            </w:r>
          </w:p>
        </w:tc>
        <w:tc>
          <w:tcPr>
            <w:tcW w:w="713" w:type="dxa"/>
            <w:vAlign w:val="bottom"/>
          </w:tcPr>
          <w:p w14:paraId="6C69D28F" w14:textId="77777777" w:rsidR="00BC59B3" w:rsidRDefault="00BC59B3">
            <w:pPr>
              <w:jc w:val="right"/>
            </w:pPr>
          </w:p>
          <w:p w14:paraId="32BFAD70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D7454" w14:textId="77777777" w:rsidR="00BC59B3" w:rsidRDefault="00BC59B3">
            <w:pPr>
              <w:jc w:val="right"/>
            </w:pPr>
          </w:p>
        </w:tc>
      </w:tr>
      <w:tr w:rsidR="00BC59B3" w14:paraId="4F75A5C0" w14:textId="77777777" w:rsidTr="00B2273C">
        <w:trPr>
          <w:cantSplit/>
        </w:trPr>
        <w:tc>
          <w:tcPr>
            <w:tcW w:w="5607" w:type="dxa"/>
          </w:tcPr>
          <w:p w14:paraId="604E7F84" w14:textId="77777777" w:rsidR="00BC59B3" w:rsidRDefault="00BC59B3"/>
          <w:p w14:paraId="3E7EC983" w14:textId="77777777" w:rsidR="00BC59B3" w:rsidRDefault="00BC59B3">
            <w:r>
              <w:t>Total tilbudssum uten merverdiavgift</w:t>
            </w:r>
          </w:p>
        </w:tc>
        <w:tc>
          <w:tcPr>
            <w:tcW w:w="713" w:type="dxa"/>
            <w:vAlign w:val="bottom"/>
          </w:tcPr>
          <w:p w14:paraId="21058946" w14:textId="77777777" w:rsidR="00BC59B3" w:rsidRDefault="00BC59B3">
            <w:pPr>
              <w:jc w:val="right"/>
            </w:pPr>
          </w:p>
          <w:p w14:paraId="6C6FFE5F" w14:textId="77777777" w:rsidR="00BC59B3" w:rsidRDefault="00BC59B3">
            <w:pPr>
              <w:jc w:val="right"/>
            </w:pPr>
            <w:r>
              <w:t>kr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6857" w14:textId="77777777" w:rsidR="00BC59B3" w:rsidRDefault="00BC59B3">
            <w:pPr>
              <w:jc w:val="right"/>
            </w:pPr>
          </w:p>
        </w:tc>
      </w:tr>
    </w:tbl>
    <w:p w14:paraId="6F648FE9" w14:textId="77777777" w:rsidR="00BC59B3" w:rsidRDefault="00BC59B3"/>
    <w:p w14:paraId="7FF1E3B0" w14:textId="77777777" w:rsidR="00BC59B3" w:rsidRDefault="00BC59B3"/>
    <w:p w14:paraId="7DB8D57D" w14:textId="77777777" w:rsidR="00BC59B3" w:rsidRDefault="00BC59B3">
      <w:r>
        <w:t>Tilbyder bekrefter at kostnader forbundet med alle nødvendige sikkerhetstiltak er tatt med i dette tilbudet.</w:t>
      </w:r>
    </w:p>
    <w:p w14:paraId="36E314AC" w14:textId="77777777" w:rsidR="00B2273C" w:rsidRPr="00E90F48" w:rsidRDefault="00B2273C" w:rsidP="00B2273C"/>
    <w:p w14:paraId="409CD27E" w14:textId="77777777" w:rsidR="00B2273C" w:rsidRPr="00E90F48" w:rsidRDefault="00B2273C" w:rsidP="00B2273C">
      <w:r w:rsidRPr="00E90F48"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B43F49A" w14:textId="77A29A6B" w:rsidR="00BC59B3" w:rsidRDefault="00BC59B3"/>
    <w:p w14:paraId="340AF754" w14:textId="77777777" w:rsidR="0023247B" w:rsidRDefault="0023247B"/>
    <w:tbl>
      <w:tblPr>
        <w:tblW w:w="0" w:type="auto"/>
        <w:tblLook w:val="0000" w:firstRow="0" w:lastRow="0" w:firstColumn="0" w:lastColumn="0" w:noHBand="0" w:noVBand="0"/>
      </w:tblPr>
      <w:tblGrid>
        <w:gridCol w:w="3830"/>
        <w:gridCol w:w="888"/>
        <w:gridCol w:w="4069"/>
      </w:tblGrid>
      <w:tr w:rsidR="00BC59B3" w14:paraId="38D9C0BE" w14:textId="77777777">
        <w:trPr>
          <w:cantSplit/>
        </w:trPr>
        <w:tc>
          <w:tcPr>
            <w:tcW w:w="3888" w:type="dxa"/>
            <w:tcBorders>
              <w:bottom w:val="single" w:sz="4" w:space="0" w:color="auto"/>
            </w:tcBorders>
          </w:tcPr>
          <w:p w14:paraId="590BA710" w14:textId="77777777" w:rsidR="00BC59B3" w:rsidRDefault="00BC59B3"/>
          <w:p w14:paraId="2F14F8F7" w14:textId="77777777" w:rsidR="00BC59B3" w:rsidRDefault="00A55AD7">
            <w:r>
              <w:t>Dato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9FE1A3" w14:textId="77777777" w:rsidR="00BC59B3" w:rsidRDefault="00BC59B3"/>
          <w:p w14:paraId="5AA0161C" w14:textId="77777777" w:rsidR="00BC59B3" w:rsidRDefault="00BC59B3"/>
        </w:tc>
        <w:tc>
          <w:tcPr>
            <w:tcW w:w="4140" w:type="dxa"/>
            <w:tcBorders>
              <w:bottom w:val="single" w:sz="4" w:space="0" w:color="auto"/>
            </w:tcBorders>
          </w:tcPr>
          <w:p w14:paraId="4A7D1F97" w14:textId="77777777" w:rsidR="00BC59B3" w:rsidRDefault="00BC59B3"/>
          <w:p w14:paraId="3D31C184" w14:textId="77777777" w:rsidR="00BC59B3" w:rsidRDefault="00BC59B3"/>
        </w:tc>
      </w:tr>
      <w:tr w:rsidR="00BC59B3" w14:paraId="19129F06" w14:textId="77777777">
        <w:trPr>
          <w:cantSplit/>
        </w:trPr>
        <w:tc>
          <w:tcPr>
            <w:tcW w:w="89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4000F" w14:textId="77777777" w:rsidR="00BC59B3" w:rsidRDefault="00BC59B3"/>
          <w:p w14:paraId="3E42FA6B" w14:textId="77777777" w:rsidR="00BC59B3" w:rsidRDefault="00BC59B3"/>
          <w:p w14:paraId="763FE720" w14:textId="77777777" w:rsidR="00BC59B3" w:rsidRDefault="00BC59B3"/>
          <w:p w14:paraId="74122E09" w14:textId="77777777" w:rsidR="0023247B" w:rsidRDefault="0023247B"/>
          <w:p w14:paraId="6E632253" w14:textId="77777777" w:rsidR="0023247B" w:rsidRDefault="0023247B"/>
          <w:p w14:paraId="2A8DB2D7" w14:textId="787CFF82" w:rsidR="0023247B" w:rsidRDefault="0023247B"/>
        </w:tc>
      </w:tr>
      <w:tr w:rsidR="00BC59B3" w14:paraId="07AE1E17" w14:textId="77777777">
        <w:trPr>
          <w:cantSplit/>
        </w:trPr>
        <w:tc>
          <w:tcPr>
            <w:tcW w:w="8928" w:type="dxa"/>
            <w:gridSpan w:val="3"/>
            <w:tcBorders>
              <w:top w:val="single" w:sz="4" w:space="0" w:color="auto"/>
            </w:tcBorders>
          </w:tcPr>
          <w:p w14:paraId="7A6B7681" w14:textId="77777777" w:rsidR="00BC59B3" w:rsidRDefault="00A55AD7">
            <w:pPr>
              <w:jc w:val="center"/>
            </w:pPr>
            <w:r>
              <w:t>Stempel og</w:t>
            </w:r>
            <w:r w:rsidR="00BC59B3">
              <w:t xml:space="preserve"> underskrift</w:t>
            </w:r>
          </w:p>
        </w:tc>
      </w:tr>
    </w:tbl>
    <w:p w14:paraId="3DC50922" w14:textId="77777777" w:rsidR="00BC59B3" w:rsidRDefault="00BC59B3"/>
    <w:p w14:paraId="4AFC40B5" w14:textId="77777777" w:rsidR="00BC59B3" w:rsidRDefault="00BC59B3"/>
    <w:p w14:paraId="4A4B340C" w14:textId="77777777" w:rsidR="00BC59B3" w:rsidRDefault="00BC59B3"/>
    <w:tbl>
      <w:tblPr>
        <w:tblW w:w="0" w:type="auto"/>
        <w:tblLook w:val="0000" w:firstRow="0" w:lastRow="0" w:firstColumn="0" w:lastColumn="0" w:noHBand="0" w:noVBand="0"/>
      </w:tblPr>
      <w:tblGrid>
        <w:gridCol w:w="3680"/>
        <w:gridCol w:w="5107"/>
      </w:tblGrid>
      <w:tr w:rsidR="00BC59B3" w14:paraId="330C8FA6" w14:textId="77777777">
        <w:tc>
          <w:tcPr>
            <w:tcW w:w="3708" w:type="dxa"/>
          </w:tcPr>
          <w:p w14:paraId="42189776" w14:textId="77777777" w:rsidR="00BC59B3" w:rsidRDefault="00BC59B3"/>
          <w:p w14:paraId="4477614F" w14:textId="77777777" w:rsidR="00BC59B3" w:rsidRDefault="00BC59B3">
            <w:r>
              <w:t>Organisasjonsnummer: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32DCEC91" w14:textId="77777777" w:rsidR="00BC59B3" w:rsidRDefault="00BC59B3"/>
          <w:p w14:paraId="606C3A7C" w14:textId="77777777" w:rsidR="00BC59B3" w:rsidRDefault="00BC59B3"/>
        </w:tc>
      </w:tr>
      <w:tr w:rsidR="00BC59B3" w14:paraId="429177BA" w14:textId="77777777">
        <w:tc>
          <w:tcPr>
            <w:tcW w:w="3708" w:type="dxa"/>
          </w:tcPr>
          <w:p w14:paraId="03EF9CAA" w14:textId="77777777" w:rsidR="00BC59B3" w:rsidRDefault="00BC59B3"/>
          <w:p w14:paraId="1A59D291" w14:textId="77777777" w:rsidR="00BC59B3" w:rsidRDefault="00BC59B3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02EFCFFC" w14:textId="77777777" w:rsidR="00BC59B3" w:rsidRDefault="00BC59B3"/>
          <w:p w14:paraId="450A98B7" w14:textId="77777777" w:rsidR="00BC59B3" w:rsidRDefault="00BC59B3"/>
        </w:tc>
      </w:tr>
      <w:tr w:rsidR="00BC59B3" w14:paraId="144C454F" w14:textId="77777777">
        <w:tc>
          <w:tcPr>
            <w:tcW w:w="3708" w:type="dxa"/>
          </w:tcPr>
          <w:p w14:paraId="61AB03D8" w14:textId="77777777" w:rsidR="00BC59B3" w:rsidRDefault="00BC59B3"/>
          <w:p w14:paraId="78BF572C" w14:textId="77777777" w:rsidR="00BC59B3" w:rsidRDefault="00BC59B3">
            <w: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5F802DCA" w14:textId="77777777" w:rsidR="00BC59B3" w:rsidRDefault="00BC59B3"/>
          <w:p w14:paraId="5369937F" w14:textId="77777777" w:rsidR="00BC59B3" w:rsidRDefault="00BC59B3"/>
        </w:tc>
      </w:tr>
      <w:tr w:rsidR="00BC59B3" w14:paraId="65EC4E08" w14:textId="77777777">
        <w:tc>
          <w:tcPr>
            <w:tcW w:w="3708" w:type="dxa"/>
          </w:tcPr>
          <w:p w14:paraId="4D0B96D4" w14:textId="77777777" w:rsidR="00BC59B3" w:rsidRDefault="00BC59B3"/>
          <w:p w14:paraId="50A62685" w14:textId="77777777" w:rsidR="00BC59B3" w:rsidRDefault="007743D1">
            <w:r>
              <w:t>Postnummer og -</w:t>
            </w:r>
            <w:r w:rsidR="00BC59B3">
              <w:t>sted: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11209E8D" w14:textId="77777777" w:rsidR="00BC59B3" w:rsidRDefault="00BC59B3"/>
          <w:p w14:paraId="2B6F3FB8" w14:textId="77777777" w:rsidR="00BC59B3" w:rsidRDefault="00BC59B3"/>
        </w:tc>
      </w:tr>
      <w:tr w:rsidR="00BC59B3" w14:paraId="22CE7E14" w14:textId="77777777">
        <w:tc>
          <w:tcPr>
            <w:tcW w:w="3708" w:type="dxa"/>
          </w:tcPr>
          <w:p w14:paraId="357A8118" w14:textId="77777777" w:rsidR="00BC59B3" w:rsidRDefault="00BC59B3"/>
          <w:p w14:paraId="37B736AF" w14:textId="77777777" w:rsidR="00BC59B3" w:rsidRDefault="00A55AD7">
            <w:r>
              <w:t>K</w:t>
            </w:r>
            <w:r w:rsidR="00BC59B3">
              <w:t>ontaktperson</w:t>
            </w:r>
            <w:r>
              <w:t xml:space="preserve"> og telefonnummer</w:t>
            </w:r>
            <w:r w:rsidR="00BC59B3">
              <w:t>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0AB99D90" w14:textId="77777777" w:rsidR="00BC59B3" w:rsidRDefault="00BC59B3"/>
          <w:p w14:paraId="0DDE4374" w14:textId="77777777" w:rsidR="00BC59B3" w:rsidRDefault="00BC59B3"/>
        </w:tc>
      </w:tr>
    </w:tbl>
    <w:p w14:paraId="66C77CEF" w14:textId="77777777" w:rsidR="00BC59B3" w:rsidRDefault="00BC59B3"/>
    <w:sectPr w:rsidR="00BC59B3">
      <w:headerReference w:type="default" r:id="rId10"/>
      <w:footerReference w:type="default" r:id="rId11"/>
      <w:pgSz w:w="11906" w:h="16838"/>
      <w:pgMar w:top="2157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F0FD" w14:textId="77777777" w:rsidR="0090516F" w:rsidRDefault="0090516F">
      <w:r>
        <w:separator/>
      </w:r>
    </w:p>
  </w:endnote>
  <w:endnote w:type="continuationSeparator" w:id="0">
    <w:p w14:paraId="69CD9D2F" w14:textId="77777777" w:rsidR="0090516F" w:rsidRDefault="0090516F">
      <w:r>
        <w:continuationSeparator/>
      </w:r>
    </w:p>
  </w:endnote>
  <w:endnote w:type="continuationNotice" w:id="1">
    <w:p w14:paraId="69CB8275" w14:textId="77777777" w:rsidR="0090516F" w:rsidRDefault="00905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D66C" w14:textId="77777777" w:rsidR="00E30CD3" w:rsidRPr="00E30CD3" w:rsidRDefault="00E30CD3" w:rsidP="00E30CD3">
    <w:pPr>
      <w:pStyle w:val="Bunntekst"/>
      <w:rPr>
        <w:sz w:val="16"/>
        <w:szCs w:val="16"/>
      </w:rPr>
    </w:pPr>
    <w:r w:rsidRPr="00E30CD3">
      <w:rPr>
        <w:sz w:val="16"/>
        <w:szCs w:val="16"/>
      </w:rPr>
      <w:t>Maldokument vegoppmerkingskontrakt – Drift og vedlikehold – Over EØS-terskelverdi – 8406 – Åpen anbudskonkurranse.</w:t>
    </w:r>
  </w:p>
  <w:p w14:paraId="35B3316B" w14:textId="5D15C255" w:rsidR="007478A5" w:rsidRPr="00E30CD3" w:rsidRDefault="00E30CD3" w:rsidP="00E30CD3">
    <w:pPr>
      <w:pStyle w:val="Bunntekst"/>
    </w:pPr>
    <w:r w:rsidRPr="00E30CD3">
      <w:rPr>
        <w:sz w:val="16"/>
        <w:szCs w:val="16"/>
      </w:rPr>
      <w:t>Versjon 202</w:t>
    </w:r>
    <w:r w:rsidR="00137767">
      <w:rPr>
        <w:sz w:val="16"/>
        <w:szCs w:val="16"/>
      </w:rPr>
      <w:t>2</w:t>
    </w:r>
    <w:r w:rsidRPr="00E30CD3">
      <w:rPr>
        <w:sz w:val="16"/>
        <w:szCs w:val="16"/>
      </w:rPr>
      <w:t>-01</w:t>
    </w:r>
    <w:r w:rsidR="00137767">
      <w:rPr>
        <w:sz w:val="16"/>
        <w:szCs w:val="16"/>
      </w:rPr>
      <w:t>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9838" w14:textId="77777777" w:rsidR="0090516F" w:rsidRDefault="0090516F">
      <w:r>
        <w:separator/>
      </w:r>
    </w:p>
  </w:footnote>
  <w:footnote w:type="continuationSeparator" w:id="0">
    <w:p w14:paraId="57645741" w14:textId="77777777" w:rsidR="0090516F" w:rsidRDefault="0090516F">
      <w:r>
        <w:continuationSeparator/>
      </w:r>
    </w:p>
  </w:footnote>
  <w:footnote w:type="continuationNotice" w:id="1">
    <w:p w14:paraId="6841B7FE" w14:textId="77777777" w:rsidR="0090516F" w:rsidRDefault="009051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D413" w14:textId="1D07A3DE" w:rsidR="00F53B27" w:rsidRDefault="00F53B27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 xml:space="preserve">E5 -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5E1813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721BA31C" w14:textId="77777777" w:rsidR="000658B3" w:rsidRDefault="000658B3" w:rsidP="000658B3">
    <w:pPr>
      <w:pStyle w:val="Topptekst"/>
      <w:rPr>
        <w:sz w:val="20"/>
      </w:rPr>
    </w:pPr>
    <w:r w:rsidRPr="00416534">
      <w:rPr>
        <w:sz w:val="20"/>
      </w:rPr>
      <w:t>Vegoppmerking</w:t>
    </w:r>
  </w:p>
  <w:p w14:paraId="294D4A95" w14:textId="2305FF05" w:rsidR="000658B3" w:rsidRDefault="000658B3" w:rsidP="000658B3">
    <w:pPr>
      <w:pStyle w:val="Topptekst"/>
      <w:rPr>
        <w:sz w:val="20"/>
      </w:rPr>
    </w:pPr>
    <w:r w:rsidRPr="0072307D">
      <w:rPr>
        <w:sz w:val="20"/>
        <w:highlight w:val="lightGray"/>
      </w:rPr>
      <w:t>Kontraktnavn</w:t>
    </w:r>
    <w:r w:rsidR="0093409A">
      <w:rPr>
        <w:sz w:val="20"/>
      </w:rPr>
      <w:t xml:space="preserve"> 202</w:t>
    </w:r>
    <w:r w:rsidR="0093409A" w:rsidRPr="0023247B">
      <w:rPr>
        <w:sz w:val="20"/>
        <w:highlight w:val="lightGray"/>
      </w:rPr>
      <w:t>å</w:t>
    </w:r>
    <w:r w:rsidR="0093409A">
      <w:rPr>
        <w:sz w:val="20"/>
      </w:rPr>
      <w:t xml:space="preserve"> – 202</w:t>
    </w:r>
    <w:r w:rsidR="0093409A" w:rsidRPr="0023247B">
      <w:rPr>
        <w:sz w:val="20"/>
        <w:highlight w:val="lightGray"/>
      </w:rPr>
      <w:t>å</w:t>
    </w:r>
  </w:p>
  <w:p w14:paraId="1532EEB4" w14:textId="77777777" w:rsidR="00F53B27" w:rsidRDefault="00F53B27">
    <w:pPr>
      <w:pStyle w:val="Topptekst"/>
      <w:rPr>
        <w:b/>
        <w:bCs/>
        <w:sz w:val="20"/>
      </w:rPr>
    </w:pPr>
    <w:r>
      <w:rPr>
        <w:b/>
        <w:bCs/>
        <w:sz w:val="20"/>
      </w:rPr>
      <w:t>E Svardokumenter</w:t>
    </w:r>
  </w:p>
  <w:p w14:paraId="5DFC282F" w14:textId="49264048" w:rsidR="00F53B27" w:rsidRDefault="00F53B27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E5 Tilbudsskjema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0658B3" w:rsidRPr="0023247B">
      <w:rPr>
        <w:sz w:val="20"/>
      </w:rPr>
      <w:t>20</w:t>
    </w:r>
    <w:r w:rsidR="0093409A" w:rsidRPr="0023247B">
      <w:rPr>
        <w:sz w:val="20"/>
      </w:rPr>
      <w:t>2</w:t>
    </w:r>
    <w:r w:rsidR="000658B3">
      <w:rPr>
        <w:sz w:val="20"/>
        <w:highlight w:val="lightGray"/>
      </w:rPr>
      <w:t>å-</w:t>
    </w:r>
    <w:r w:rsidRPr="00F27F2E">
      <w:rPr>
        <w:sz w:val="20"/>
        <w:highlight w:val="lightGray"/>
      </w:rPr>
      <w:t>mm</w:t>
    </w:r>
    <w:r>
      <w:rPr>
        <w:sz w:val="20"/>
        <w:highlight w:val="lightGray"/>
      </w:rPr>
      <w:t>-dd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CE8"/>
    <w:rsid w:val="00010A84"/>
    <w:rsid w:val="000658B3"/>
    <w:rsid w:val="000F3894"/>
    <w:rsid w:val="00137767"/>
    <w:rsid w:val="0023247B"/>
    <w:rsid w:val="00255DA8"/>
    <w:rsid w:val="00281082"/>
    <w:rsid w:val="00382318"/>
    <w:rsid w:val="00422241"/>
    <w:rsid w:val="00466422"/>
    <w:rsid w:val="00487CE8"/>
    <w:rsid w:val="00507AB0"/>
    <w:rsid w:val="00521583"/>
    <w:rsid w:val="005E1813"/>
    <w:rsid w:val="006260EC"/>
    <w:rsid w:val="00737CF6"/>
    <w:rsid w:val="007478A5"/>
    <w:rsid w:val="0076171B"/>
    <w:rsid w:val="007743D1"/>
    <w:rsid w:val="007A1C46"/>
    <w:rsid w:val="007D0AC7"/>
    <w:rsid w:val="00841B12"/>
    <w:rsid w:val="008640F3"/>
    <w:rsid w:val="00891384"/>
    <w:rsid w:val="008C6796"/>
    <w:rsid w:val="008E6900"/>
    <w:rsid w:val="0090516F"/>
    <w:rsid w:val="0093409A"/>
    <w:rsid w:val="00A55AD7"/>
    <w:rsid w:val="00B2273C"/>
    <w:rsid w:val="00B34EAA"/>
    <w:rsid w:val="00BC59B3"/>
    <w:rsid w:val="00C431F7"/>
    <w:rsid w:val="00C67CC5"/>
    <w:rsid w:val="00DB0473"/>
    <w:rsid w:val="00E30CD3"/>
    <w:rsid w:val="00E92663"/>
    <w:rsid w:val="00EB2C71"/>
    <w:rsid w:val="00F27F2E"/>
    <w:rsid w:val="00F53B27"/>
    <w:rsid w:val="00F9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DE1AE4"/>
  <w15:docId w15:val="{942E9C7B-DC98-4C77-9FBC-451E91EB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uiPriority w:val="99"/>
    <w:rsid w:val="007478A5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658B3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3409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340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E5_Tilbudsskjema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D9638C72-C33C-463C-AA3F-58EDF0CAA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F0477-FF90-4715-9EB8-2337E8335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C0778-23F0-4CA9-880A-22307DC3FC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EB5086-4A76-484D-A50F-DB6D2A880044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R763V_E5_Tilbudsskjema_20161201</Template>
  <TotalTime>3</TotalTime>
  <Pages>1</Pages>
  <Words>120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7</cp:revision>
  <cp:lastPrinted>2010-08-17T13:02:00Z</cp:lastPrinted>
  <dcterms:created xsi:type="dcterms:W3CDTF">2021-12-08T13:23:00Z</dcterms:created>
  <dcterms:modified xsi:type="dcterms:W3CDTF">2022-12-21T14:30:00Z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MSIP_Label_5cf16e47-2ef9-4232-918d-e60afd9f4a96_Enabled">
    <vt:lpwstr>true</vt:lpwstr>
  </property>
  <property fmtid="{D5CDD505-2E9C-101B-9397-08002B2CF9AE}" pid="11" name="MSIP_Label_5cf16e47-2ef9-4232-918d-e60afd9f4a96_SetDate">
    <vt:lpwstr>2022-12-02T07:52:22Z</vt:lpwstr>
  </property>
  <property fmtid="{D5CDD505-2E9C-101B-9397-08002B2CF9AE}" pid="12" name="MSIP_Label_5cf16e47-2ef9-4232-918d-e60afd9f4a96_Method">
    <vt:lpwstr>Privileged</vt:lpwstr>
  </property>
  <property fmtid="{D5CDD505-2E9C-101B-9397-08002B2CF9AE}" pid="13" name="MSIP_Label_5cf16e47-2ef9-4232-918d-e60afd9f4a96_Name">
    <vt:lpwstr>Intern</vt:lpwstr>
  </property>
  <property fmtid="{D5CDD505-2E9C-101B-9397-08002B2CF9AE}" pid="14" name="MSIP_Label_5cf16e47-2ef9-4232-918d-e60afd9f4a96_SiteId">
    <vt:lpwstr>38856954-ed55-49f7-8bdd-738ffbbfd390</vt:lpwstr>
  </property>
  <property fmtid="{D5CDD505-2E9C-101B-9397-08002B2CF9AE}" pid="15" name="MSIP_Label_5cf16e47-2ef9-4232-918d-e60afd9f4a96_ActionId">
    <vt:lpwstr>1f75389d-e8f8-453a-9a04-01c389b93a4a</vt:lpwstr>
  </property>
  <property fmtid="{D5CDD505-2E9C-101B-9397-08002B2CF9AE}" pid="16" name="MSIP_Label_5cf16e47-2ef9-4232-918d-e60afd9f4a96_ContentBits">
    <vt:lpwstr>0</vt:lpwstr>
  </property>
  <property fmtid="{D5CDD505-2E9C-101B-9397-08002B2CF9AE}" pid="17" name="Omr_x00e5_de">
    <vt:lpwstr/>
  </property>
  <property fmtid="{D5CDD505-2E9C-101B-9397-08002B2CF9AE}" pid="18" name="Metadata">
    <vt:lpwstr/>
  </property>
  <property fmtid="{D5CDD505-2E9C-101B-9397-08002B2CF9AE}" pid="19" name="Order">
    <vt:r8>4500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mråde">
    <vt:lpwstr/>
  </property>
  <property fmtid="{D5CDD505-2E9C-101B-9397-08002B2CF9AE}" pid="27" name="MediaServiceImageTags">
    <vt:lpwstr/>
  </property>
  <property fmtid="{D5CDD505-2E9C-101B-9397-08002B2CF9AE}" pid="28" name="lcf76f155ced4ddcb4097134ff3c332f">
    <vt:lpwstr/>
  </property>
</Properties>
</file>